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5420" w:rsidRDefault="009D5420" w:rsidP="009D542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Course Syllabus</w:t>
      </w:r>
    </w:p>
    <w:p w:rsidR="009D5420" w:rsidRDefault="009D5420" w:rsidP="009D5420">
      <w:pPr>
        <w:rPr>
          <w:rFonts w:ascii="Times New Roman" w:hAnsi="Times New Roman" w:cs="Times New Roman"/>
          <w:sz w:val="28"/>
          <w:szCs w:val="28"/>
        </w:rPr>
      </w:pPr>
    </w:p>
    <w:p w:rsidR="009D5420" w:rsidRDefault="009D5420" w:rsidP="009D54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Term: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033B3F">
        <w:rPr>
          <w:rFonts w:ascii="Times New Roman" w:hAnsi="Times New Roman" w:cs="Times New Roman"/>
          <w:sz w:val="28"/>
          <w:szCs w:val="28"/>
        </w:rPr>
        <w:t>MOD 3, 2019</w:t>
      </w:r>
    </w:p>
    <w:p w:rsidR="00F02A6F" w:rsidRDefault="00033B3F" w:rsidP="00F224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Last Revised:        12/26/18</w:t>
      </w:r>
    </w:p>
    <w:p w:rsidR="009D5420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Course:</w:t>
      </w:r>
      <w:r>
        <w:rPr>
          <w:rFonts w:ascii="Times New Roman" w:hAnsi="Times New Roman" w:cs="Times New Roman"/>
          <w:sz w:val="28"/>
          <w:szCs w:val="28"/>
        </w:rPr>
        <w:tab/>
      </w:r>
      <w:r w:rsidR="00511266">
        <w:rPr>
          <w:rFonts w:ascii="Times New Roman" w:hAnsi="Times New Roman" w:cs="Times New Roman"/>
          <w:sz w:val="28"/>
          <w:szCs w:val="28"/>
        </w:rPr>
        <w:t>WL131 Flux Cored Arc Welding (F.C.A.W.)</w:t>
      </w:r>
    </w:p>
    <w:p w:rsidR="0024535F" w:rsidRDefault="0024535F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Course Length:</w:t>
      </w:r>
      <w:r>
        <w:rPr>
          <w:rFonts w:ascii="Times New Roman" w:hAnsi="Times New Roman" w:cs="Times New Roman"/>
          <w:sz w:val="28"/>
          <w:szCs w:val="28"/>
        </w:rPr>
        <w:tab/>
        <w:t>8 Weeks</w:t>
      </w:r>
    </w:p>
    <w:p w:rsidR="009D5420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Credit Hours:</w:t>
      </w:r>
      <w:r>
        <w:rPr>
          <w:rFonts w:ascii="Times New Roman" w:hAnsi="Times New Roman" w:cs="Times New Roman"/>
          <w:sz w:val="28"/>
          <w:szCs w:val="28"/>
        </w:rPr>
        <w:tab/>
      </w:r>
      <w:r w:rsidR="00511266">
        <w:rPr>
          <w:rFonts w:ascii="Times New Roman" w:hAnsi="Times New Roman" w:cs="Times New Roman"/>
          <w:sz w:val="28"/>
          <w:szCs w:val="28"/>
        </w:rPr>
        <w:t>3 Credit Hours</w:t>
      </w:r>
      <w:r w:rsidR="00511266">
        <w:rPr>
          <w:rFonts w:ascii="Times New Roman" w:hAnsi="Times New Roman" w:cs="Times New Roman"/>
          <w:sz w:val="28"/>
          <w:szCs w:val="28"/>
        </w:rPr>
        <w:tab/>
      </w:r>
    </w:p>
    <w:p w:rsidR="009D5420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Prerequisite:</w:t>
      </w:r>
      <w:r>
        <w:rPr>
          <w:rFonts w:ascii="Times New Roman" w:hAnsi="Times New Roman" w:cs="Times New Roman"/>
          <w:sz w:val="28"/>
          <w:szCs w:val="28"/>
        </w:rPr>
        <w:tab/>
      </w:r>
      <w:r w:rsidR="00511266">
        <w:rPr>
          <w:rFonts w:ascii="Times New Roman" w:hAnsi="Times New Roman" w:cs="Times New Roman"/>
          <w:sz w:val="28"/>
          <w:szCs w:val="28"/>
        </w:rPr>
        <w:t>WL124</w:t>
      </w:r>
    </w:p>
    <w:p w:rsidR="008D1962" w:rsidRDefault="00F02A6F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Time:</w:t>
      </w:r>
      <w:r>
        <w:rPr>
          <w:rFonts w:ascii="Times New Roman" w:hAnsi="Times New Roman" w:cs="Times New Roman"/>
          <w:sz w:val="28"/>
          <w:szCs w:val="28"/>
        </w:rPr>
        <w:tab/>
      </w:r>
      <w:r w:rsidR="00033B3F">
        <w:rPr>
          <w:rFonts w:ascii="Times New Roman" w:hAnsi="Times New Roman" w:cs="Times New Roman"/>
          <w:sz w:val="28"/>
          <w:szCs w:val="28"/>
        </w:rPr>
        <w:t>Tuesday Thursday 11:00am-2:30</w:t>
      </w:r>
      <w:r w:rsidR="00F224DA">
        <w:rPr>
          <w:rFonts w:ascii="Times New Roman" w:hAnsi="Times New Roman" w:cs="Times New Roman"/>
          <w:sz w:val="28"/>
          <w:szCs w:val="28"/>
        </w:rPr>
        <w:t xml:space="preserve"> pm</w:t>
      </w:r>
    </w:p>
    <w:p w:rsidR="00F02A6F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Professor:</w:t>
      </w:r>
      <w:r>
        <w:rPr>
          <w:rFonts w:ascii="Times New Roman" w:hAnsi="Times New Roman" w:cs="Times New Roman"/>
          <w:sz w:val="28"/>
          <w:szCs w:val="28"/>
        </w:rPr>
        <w:tab/>
      </w:r>
      <w:r w:rsidR="00F224DA">
        <w:rPr>
          <w:rFonts w:ascii="Times New Roman" w:hAnsi="Times New Roman" w:cs="Times New Roman"/>
          <w:sz w:val="28"/>
          <w:szCs w:val="28"/>
        </w:rPr>
        <w:t xml:space="preserve">mike </w:t>
      </w:r>
      <w:r w:rsidR="00033B3F">
        <w:rPr>
          <w:rFonts w:ascii="Times New Roman" w:hAnsi="Times New Roman" w:cs="Times New Roman"/>
          <w:sz w:val="28"/>
          <w:szCs w:val="28"/>
        </w:rPr>
        <w:t>Collins</w:t>
      </w:r>
      <w:bookmarkStart w:id="0" w:name="_GoBack"/>
      <w:bookmarkEnd w:id="0"/>
    </w:p>
    <w:p w:rsidR="009D5420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Telephone:</w:t>
      </w:r>
      <w:r>
        <w:rPr>
          <w:rFonts w:ascii="Times New Roman" w:hAnsi="Times New Roman" w:cs="Times New Roman"/>
          <w:sz w:val="28"/>
          <w:szCs w:val="28"/>
        </w:rPr>
        <w:tab/>
        <w:t>Office: 207-947-4591</w:t>
      </w:r>
    </w:p>
    <w:p w:rsidR="009D5420" w:rsidRDefault="009D5420" w:rsidP="003750E3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Email:</w:t>
      </w:r>
      <w:r>
        <w:rPr>
          <w:rFonts w:ascii="Times New Roman" w:hAnsi="Times New Roman" w:cs="Times New Roman"/>
          <w:sz w:val="28"/>
          <w:szCs w:val="28"/>
        </w:rPr>
        <w:tab/>
      </w:r>
      <w:r w:rsidR="008D1962">
        <w:rPr>
          <w:rFonts w:ascii="Times New Roman" w:hAnsi="Times New Roman" w:cs="Times New Roman"/>
          <w:sz w:val="28"/>
          <w:szCs w:val="28"/>
        </w:rPr>
        <w:t>jcrosby@</w:t>
      </w:r>
      <w:r w:rsidR="00F26FC0">
        <w:rPr>
          <w:rFonts w:ascii="Times New Roman" w:hAnsi="Times New Roman" w:cs="Times New Roman"/>
          <w:sz w:val="28"/>
          <w:szCs w:val="28"/>
        </w:rPr>
        <w:t>Beal</w:t>
      </w:r>
      <w:r w:rsidR="008D1962" w:rsidRPr="008D1962">
        <w:rPr>
          <w:rFonts w:ascii="Times New Roman" w:hAnsi="Times New Roman" w:cs="Times New Roman"/>
          <w:sz w:val="28"/>
          <w:szCs w:val="28"/>
        </w:rPr>
        <w:t>College</w:t>
      </w:r>
      <w:r w:rsidR="008D1962">
        <w:rPr>
          <w:rFonts w:ascii="Times New Roman" w:hAnsi="Times New Roman" w:cs="Times New Roman"/>
          <w:sz w:val="28"/>
          <w:szCs w:val="28"/>
        </w:rPr>
        <w:t>.edu</w:t>
      </w:r>
    </w:p>
    <w:p w:rsidR="009D5420" w:rsidRDefault="009D5420" w:rsidP="003750E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Office Hours:</w:t>
      </w:r>
      <w:r>
        <w:rPr>
          <w:rFonts w:ascii="Times New Roman" w:hAnsi="Times New Roman" w:cs="Times New Roman"/>
          <w:sz w:val="28"/>
          <w:szCs w:val="28"/>
        </w:rPr>
        <w:tab/>
        <w:t>By appointment</w:t>
      </w:r>
      <w:r w:rsidR="003750E3">
        <w:rPr>
          <w:rFonts w:ascii="Times New Roman" w:hAnsi="Times New Roman" w:cs="Times New Roman"/>
          <w:sz w:val="28"/>
          <w:szCs w:val="28"/>
        </w:rPr>
        <w:tab/>
      </w:r>
    </w:p>
    <w:p w:rsidR="009D5420" w:rsidRDefault="00BF3CC4" w:rsidP="00EC6534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Text book:</w:t>
      </w:r>
      <w:r w:rsidR="00EC6534">
        <w:rPr>
          <w:rFonts w:ascii="Times New Roman" w:hAnsi="Times New Roman" w:cs="Times New Roman"/>
          <w:sz w:val="28"/>
          <w:szCs w:val="28"/>
        </w:rPr>
        <w:tab/>
      </w:r>
      <w:r w:rsidR="00511266">
        <w:rPr>
          <w:rFonts w:ascii="Times New Roman" w:hAnsi="Times New Roman" w:cs="Times New Roman"/>
          <w:sz w:val="28"/>
          <w:szCs w:val="28"/>
        </w:rPr>
        <w:t xml:space="preserve">Moniz, B.J. and R.T. Miller, </w:t>
      </w:r>
      <w:r w:rsidR="00511266">
        <w:rPr>
          <w:rFonts w:ascii="Times New Roman" w:hAnsi="Times New Roman" w:cs="Times New Roman"/>
          <w:i/>
          <w:sz w:val="28"/>
          <w:szCs w:val="28"/>
        </w:rPr>
        <w:t xml:space="preserve">Welding Skills w/CD, </w:t>
      </w:r>
      <w:r w:rsidR="00F26FC0">
        <w:rPr>
          <w:rFonts w:ascii="Times New Roman" w:hAnsi="Times New Roman" w:cs="Times New Roman"/>
          <w:sz w:val="28"/>
          <w:szCs w:val="28"/>
        </w:rPr>
        <w:t>5</w:t>
      </w:r>
      <w:r w:rsidR="00511266" w:rsidRPr="00A01D7F">
        <w:rPr>
          <w:rFonts w:ascii="Times New Roman" w:hAnsi="Times New Roman" w:cs="Times New Roman"/>
          <w:sz w:val="28"/>
          <w:szCs w:val="28"/>
          <w:vertAlign w:val="superscript"/>
        </w:rPr>
        <w:t>th</w:t>
      </w:r>
      <w:r w:rsidR="00511266">
        <w:rPr>
          <w:rFonts w:ascii="Times New Roman" w:hAnsi="Times New Roman" w:cs="Times New Roman"/>
          <w:sz w:val="28"/>
          <w:szCs w:val="28"/>
        </w:rPr>
        <w:t xml:space="preserve"> Edition.  ISBN: </w:t>
      </w:r>
      <w:r w:rsidR="00511266" w:rsidRPr="00A01D7F">
        <w:rPr>
          <w:rFonts w:ascii="Times New Roman" w:hAnsi="Times New Roman" w:cs="Times New Roman"/>
          <w:sz w:val="28"/>
          <w:szCs w:val="28"/>
        </w:rPr>
        <w:t>978-0-8269-2992-1</w:t>
      </w:r>
    </w:p>
    <w:p w:rsidR="009D5420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</w:p>
    <w:p w:rsidR="009D5420" w:rsidRDefault="009D5420" w:rsidP="009D54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Course Description:  </w:t>
      </w:r>
      <w:r w:rsidR="00CB038C" w:rsidRPr="00CB038C">
        <w:rPr>
          <w:rFonts w:ascii="Times New Roman" w:hAnsi="Times New Roman" w:cs="Times New Roman"/>
          <w:sz w:val="28"/>
          <w:szCs w:val="28"/>
        </w:rPr>
        <w:t>This course p</w:t>
      </w:r>
      <w:r w:rsidR="00CB038C" w:rsidRPr="00CB038C">
        <w:rPr>
          <w:rFonts w:ascii="Times New Roman" w:hAnsi="Times New Roman" w:cs="Times New Roman"/>
          <w:color w:val="000000"/>
          <w:sz w:val="28"/>
          <w:szCs w:val="28"/>
        </w:rPr>
        <w:t>rovides the student with the opportunity to develop skills using the semi-automatic flux-cored arc welding process. Emphasis on the proper use of semi-automatic equipment, operations, machine adjustments and recognition of weld quality will be introduced. It provides training to develop the manual skills to make quality multi-pa</w:t>
      </w:r>
      <w:r w:rsidR="00CB038C">
        <w:rPr>
          <w:rFonts w:ascii="Times New Roman" w:hAnsi="Times New Roman" w:cs="Times New Roman"/>
          <w:color w:val="000000"/>
          <w:sz w:val="28"/>
          <w:szCs w:val="28"/>
        </w:rPr>
        <w:t>ss wel</w:t>
      </w:r>
      <w:r w:rsidR="00F02A6F">
        <w:rPr>
          <w:rFonts w:ascii="Times New Roman" w:hAnsi="Times New Roman" w:cs="Times New Roman"/>
          <w:color w:val="000000"/>
          <w:sz w:val="28"/>
          <w:szCs w:val="28"/>
        </w:rPr>
        <w:t xml:space="preserve">ds in all positions, on 3/8” and </w:t>
      </w:r>
      <w:r w:rsidR="00CB038C" w:rsidRPr="00CB038C">
        <w:rPr>
          <w:rFonts w:ascii="Times New Roman" w:hAnsi="Times New Roman" w:cs="Times New Roman"/>
          <w:color w:val="000000"/>
          <w:sz w:val="28"/>
          <w:szCs w:val="28"/>
        </w:rPr>
        <w:t>1" thick steel plate.</w:t>
      </w:r>
      <w:r w:rsidR="00CB038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C69C1">
        <w:rPr>
          <w:rFonts w:ascii="Times New Roman" w:hAnsi="Times New Roman" w:cs="Times New Roman"/>
          <w:color w:val="000000"/>
          <w:sz w:val="28"/>
          <w:szCs w:val="28"/>
        </w:rPr>
        <w:t>Students will test for their AWS Flux-cored Structural Certification.</w:t>
      </w:r>
      <w:r w:rsidR="00CB038C" w:rsidRPr="00CB038C">
        <w:rPr>
          <w:rFonts w:ascii="Times New Roman" w:hAnsi="Times New Roman" w:cs="Times New Roman"/>
          <w:color w:val="000000"/>
          <w:sz w:val="28"/>
          <w:szCs w:val="28"/>
        </w:rPr>
        <w:t xml:space="preserve">  Prerequisite: WL124</w:t>
      </w:r>
    </w:p>
    <w:p w:rsidR="009D5420" w:rsidRDefault="009D5420" w:rsidP="009D54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8"/>
          <w:szCs w:val="28"/>
        </w:rPr>
      </w:pPr>
    </w:p>
    <w:p w:rsidR="009D5420" w:rsidRDefault="005D76B0" w:rsidP="009D54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b/>
          <w:color w:val="231F20"/>
          <w:sz w:val="28"/>
          <w:szCs w:val="28"/>
        </w:rPr>
        <w:t xml:space="preserve">Course Objectives:  </w:t>
      </w:r>
      <w:r>
        <w:rPr>
          <w:rFonts w:ascii="Times New Roman" w:hAnsi="Times New Roman" w:cs="Times New Roman"/>
          <w:color w:val="231F20"/>
          <w:sz w:val="28"/>
          <w:szCs w:val="28"/>
        </w:rPr>
        <w:t>Describe proper use of semi-automatic equipment, knowledge of operations, proper equipment adjustments and recognize weld quality; produce quality multi-pass welds in all positions; develop skills to complete structural bend tests in var</w:t>
      </w:r>
      <w:r w:rsidR="003750E3">
        <w:rPr>
          <w:rFonts w:ascii="Times New Roman" w:hAnsi="Times New Roman" w:cs="Times New Roman"/>
          <w:color w:val="231F20"/>
          <w:sz w:val="28"/>
          <w:szCs w:val="28"/>
        </w:rPr>
        <w:t>ious positions; complete AWS Flu</w:t>
      </w:r>
      <w:r>
        <w:rPr>
          <w:rFonts w:ascii="Times New Roman" w:hAnsi="Times New Roman" w:cs="Times New Roman"/>
          <w:color w:val="231F20"/>
          <w:sz w:val="28"/>
          <w:szCs w:val="28"/>
        </w:rPr>
        <w:t>x-cored Structural Certification test.</w:t>
      </w:r>
    </w:p>
    <w:p w:rsidR="000F4831" w:rsidRDefault="000F4831" w:rsidP="009D54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8"/>
          <w:szCs w:val="28"/>
        </w:rPr>
      </w:pPr>
    </w:p>
    <w:p w:rsidR="000F4831" w:rsidRDefault="000F4831" w:rsidP="000F48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  <w:r>
        <w:rPr>
          <w:rFonts w:ascii="Times New Roman" w:hAnsi="Times New Roman" w:cs="Times New Roman"/>
          <w:b/>
          <w:color w:val="231F20"/>
          <w:sz w:val="28"/>
          <w:szCs w:val="28"/>
        </w:rPr>
        <w:t xml:space="preserve">Instruction Method:  </w:t>
      </w:r>
      <w:r>
        <w:rPr>
          <w:rFonts w:ascii="Times New Roman" w:hAnsi="Times New Roman" w:cs="Times New Roman"/>
          <w:color w:val="231F20"/>
          <w:sz w:val="28"/>
          <w:szCs w:val="28"/>
        </w:rPr>
        <w:t>A variety of instruction methods will be employed during this course including lab exercises, demonstrations and lectures.</w:t>
      </w:r>
      <w:r>
        <w:rPr>
          <w:rFonts w:ascii="Times New Roman" w:hAnsi="Times New Roman" w:cs="Times New Roman"/>
          <w:b/>
          <w:color w:val="231F20"/>
          <w:sz w:val="28"/>
          <w:szCs w:val="28"/>
        </w:rPr>
        <w:t xml:space="preserve"> </w:t>
      </w:r>
      <w:r w:rsidR="008D1962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If you are falling behind on your skill level </w:t>
      </w:r>
      <w:r w:rsidR="00F02A6F">
        <w:rPr>
          <w:rFonts w:ascii="Times New Roman" w:hAnsi="Times New Roman" w:cs="Times New Roman"/>
          <w:b/>
          <w:color w:val="231F20"/>
          <w:sz w:val="28"/>
          <w:szCs w:val="28"/>
        </w:rPr>
        <w:t>and need</w:t>
      </w:r>
      <w:r w:rsidR="008D1962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 help ask mike or Jesse for help before it is </w:t>
      </w:r>
      <w:proofErr w:type="gramStart"/>
      <w:r w:rsidR="008D1962">
        <w:rPr>
          <w:rFonts w:ascii="Times New Roman" w:hAnsi="Times New Roman" w:cs="Times New Roman"/>
          <w:b/>
          <w:color w:val="231F20"/>
          <w:sz w:val="28"/>
          <w:szCs w:val="28"/>
        </w:rPr>
        <w:t>to</w:t>
      </w:r>
      <w:proofErr w:type="gramEnd"/>
      <w:r w:rsidR="008D1962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 late!!</w:t>
      </w:r>
    </w:p>
    <w:p w:rsidR="000F4831" w:rsidRDefault="000F4831" w:rsidP="000F48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033B3F" w:rsidRDefault="00033B3F" w:rsidP="000F48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033B3F" w:rsidRDefault="00033B3F" w:rsidP="000F48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033B3F" w:rsidRDefault="00033B3F" w:rsidP="000F48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033B3F" w:rsidRDefault="00033B3F" w:rsidP="000F48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0F4831" w:rsidRDefault="000F4831" w:rsidP="000F48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  <w:r>
        <w:rPr>
          <w:rFonts w:ascii="Times New Roman" w:hAnsi="Times New Roman" w:cs="Times New Roman"/>
          <w:b/>
          <w:color w:val="231F20"/>
          <w:sz w:val="28"/>
          <w:szCs w:val="28"/>
        </w:rPr>
        <w:t>Professional Conduct:</w:t>
      </w:r>
    </w:p>
    <w:p w:rsidR="000F4831" w:rsidRDefault="000F4831" w:rsidP="000F4831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Classroom Protocol</w:t>
      </w:r>
    </w:p>
    <w:p w:rsidR="000F4831" w:rsidRDefault="000F4831" w:rsidP="000F4831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Reliability &amp; Dependability </w:t>
      </w:r>
    </w:p>
    <w:p w:rsidR="000F4831" w:rsidRDefault="000F4831" w:rsidP="000F4831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Conduct, Attitude &amp; Respect</w:t>
      </w:r>
    </w:p>
    <w:p w:rsidR="000F4831" w:rsidRDefault="000F4831" w:rsidP="000F4831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Organizational Skills and Productivity</w:t>
      </w:r>
    </w:p>
    <w:p w:rsidR="000F4831" w:rsidRDefault="000F4831" w:rsidP="000F4831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Accountability</w:t>
      </w:r>
    </w:p>
    <w:p w:rsidR="000F4831" w:rsidRDefault="000F4831" w:rsidP="000F48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50E3" w:rsidRDefault="000F4831" w:rsidP="003750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750E3" w:rsidRDefault="003750E3" w:rsidP="003750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Make-up Work: </w:t>
      </w:r>
      <w:r>
        <w:rPr>
          <w:rFonts w:ascii="Times New Roman" w:hAnsi="Times New Roman" w:cs="Times New Roman"/>
          <w:sz w:val="28"/>
          <w:szCs w:val="28"/>
        </w:rPr>
        <w:t xml:space="preserve"> All work is due on the date noted on the course outline.  Work not received during class on the date due will not be accepted. </w:t>
      </w:r>
    </w:p>
    <w:p w:rsidR="003750E3" w:rsidRDefault="003750E3" w:rsidP="003750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Deadlines may be extended at the instructor’s discretion if extenuating circumstances are communicated </w:t>
      </w:r>
      <w:r>
        <w:rPr>
          <w:rFonts w:ascii="Times New Roman" w:hAnsi="Times New Roman" w:cs="Times New Roman"/>
          <w:sz w:val="28"/>
          <w:szCs w:val="28"/>
          <w:u w:val="single"/>
        </w:rPr>
        <w:t>before the deadline expires</w:t>
      </w:r>
      <w:r>
        <w:rPr>
          <w:rFonts w:ascii="Times New Roman" w:hAnsi="Times New Roman" w:cs="Times New Roman"/>
          <w:sz w:val="28"/>
          <w:szCs w:val="28"/>
        </w:rPr>
        <w:t xml:space="preserve"> and supporting documentation is provided if available.</w:t>
      </w:r>
    </w:p>
    <w:p w:rsidR="000F4831" w:rsidRDefault="000F4831" w:rsidP="000F483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Resources:</w:t>
      </w:r>
      <w:r>
        <w:rPr>
          <w:rFonts w:ascii="Times New Roman" w:hAnsi="Times New Roman" w:cs="Times New Roman"/>
          <w:sz w:val="28"/>
          <w:szCs w:val="28"/>
        </w:rPr>
        <w:t xml:space="preserve">  Library, Computer and Internet Access</w:t>
      </w:r>
    </w:p>
    <w:p w:rsidR="009D5420" w:rsidRPr="0024535F" w:rsidRDefault="000F4831" w:rsidP="0024535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Tutoring:  </w:t>
      </w:r>
      <w:r>
        <w:rPr>
          <w:rFonts w:ascii="Times New Roman" w:hAnsi="Times New Roman" w:cs="Times New Roman"/>
          <w:sz w:val="28"/>
          <w:szCs w:val="28"/>
        </w:rPr>
        <w:t>Students seeking tutoring should contact their instructor for referral to the Peer Tutor pool.  Peer tutoring is free of charge to the student.  Availability of a tutor is not guaranteed.</w:t>
      </w:r>
    </w:p>
    <w:p w:rsidR="00A8697D" w:rsidRDefault="00A8697D" w:rsidP="00A8697D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A8697D" w:rsidRDefault="00A8697D" w:rsidP="00A8697D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Grading Policy:</w:t>
      </w:r>
    </w:p>
    <w:p w:rsidR="00A8697D" w:rsidRDefault="00A8697D" w:rsidP="00A8697D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A8697D" w:rsidRDefault="00A8697D" w:rsidP="00A8697D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 xml:space="preserve">Welding Proficiency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25%</w:t>
      </w:r>
    </w:p>
    <w:p w:rsidR="00A8697D" w:rsidRDefault="00A8697D" w:rsidP="00A8697D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Assignments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25%</w:t>
      </w:r>
    </w:p>
    <w:p w:rsidR="00A8697D" w:rsidRDefault="00A8697D" w:rsidP="00A8697D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Final</w:t>
      </w:r>
      <w:r>
        <w:rPr>
          <w:rFonts w:ascii="Times New Roman" w:hAnsi="Times New Roman" w:cs="Times New Roman"/>
          <w:b/>
          <w:sz w:val="28"/>
          <w:szCs w:val="28"/>
        </w:rPr>
        <w:tab/>
        <w:t>and Midterm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25%</w:t>
      </w:r>
    </w:p>
    <w:p w:rsidR="00A8697D" w:rsidRDefault="00A8697D" w:rsidP="00A8697D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Class participation and Professionalism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25%</w:t>
      </w:r>
    </w:p>
    <w:p w:rsidR="00A8697D" w:rsidRDefault="00A8697D" w:rsidP="00A8697D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</w:p>
    <w:p w:rsidR="00A8697D" w:rsidRDefault="00A8697D" w:rsidP="00A8697D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Total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100%</w:t>
      </w:r>
    </w:p>
    <w:p w:rsidR="00A8697D" w:rsidRDefault="00A8697D" w:rsidP="00A8697D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A8697D" w:rsidRDefault="00A8697D" w:rsidP="00A8697D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Class Professionalism:</w:t>
      </w:r>
      <w:r>
        <w:rPr>
          <w:rFonts w:ascii="Times New Roman" w:hAnsi="Times New Roman" w:cs="Times New Roman"/>
          <w:sz w:val="28"/>
          <w:szCs w:val="28"/>
        </w:rPr>
        <w:t xml:space="preserve">  The percentage of credit (25%) is assigned for class participation that is based upon attendance, attention given during class, willingness to participate in class discussions and the completion and submission of class assignments on time.</w:t>
      </w:r>
    </w:p>
    <w:p w:rsidR="00A8697D" w:rsidRDefault="00A8697D" w:rsidP="00A8697D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A8697D" w:rsidRDefault="00A8697D" w:rsidP="00A8697D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Attendance:</w:t>
      </w:r>
      <w:r>
        <w:rPr>
          <w:rFonts w:ascii="Times New Roman" w:hAnsi="Times New Roman" w:cs="Times New Roman"/>
          <w:sz w:val="28"/>
          <w:szCs w:val="28"/>
        </w:rPr>
        <w:t xml:space="preserve">  Be here!!!  It will be much harder for you to complete this course with a satisfactory result if you miss class.  </w:t>
      </w:r>
    </w:p>
    <w:p w:rsidR="009D5420" w:rsidRPr="004C69C1" w:rsidRDefault="00033B3F" w:rsidP="00033B3F">
      <w:pPr>
        <w:ind w:firstLine="720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lastRenderedPageBreak/>
        <w:t>`</w:t>
      </w:r>
      <w:r>
        <w:rPr>
          <w:rFonts w:ascii="Times New Roman" w:hAnsi="Times New Roman" w:cs="Times New Roman"/>
          <w:b/>
          <w:sz w:val="36"/>
          <w:szCs w:val="36"/>
        </w:rPr>
        <w:tab/>
      </w:r>
      <w:r>
        <w:rPr>
          <w:rFonts w:ascii="Times New Roman" w:hAnsi="Times New Roman" w:cs="Times New Roman"/>
          <w:b/>
          <w:sz w:val="36"/>
          <w:szCs w:val="36"/>
        </w:rPr>
        <w:tab/>
      </w:r>
      <w:r w:rsidR="009D5420">
        <w:rPr>
          <w:rFonts w:ascii="Times New Roman" w:hAnsi="Times New Roman" w:cs="Times New Roman"/>
          <w:b/>
          <w:sz w:val="36"/>
          <w:szCs w:val="36"/>
        </w:rPr>
        <w:t>Weekly Course Outline:</w:t>
      </w:r>
    </w:p>
    <w:p w:rsidR="00722397" w:rsidRDefault="000B4ABA" w:rsidP="00722397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Week 1: </w:t>
      </w:r>
      <w:r w:rsidR="00722397">
        <w:rPr>
          <w:rFonts w:ascii="Times New Roman" w:hAnsi="Times New Roman" w:cs="Times New Roman"/>
          <w:sz w:val="28"/>
          <w:szCs w:val="28"/>
        </w:rPr>
        <w:t>Course rules and lab orientation</w:t>
      </w:r>
    </w:p>
    <w:p w:rsidR="00722397" w:rsidRDefault="00722397" w:rsidP="00722397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722397" w:rsidRDefault="00722397" w:rsidP="00C72F06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Introduction</w:t>
      </w:r>
    </w:p>
    <w:p w:rsidR="00722397" w:rsidRDefault="00722397" w:rsidP="00C72F06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Purpose of this course</w:t>
      </w:r>
    </w:p>
    <w:p w:rsidR="00722397" w:rsidRDefault="00722397" w:rsidP="00C72F06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Overview of course syllabus</w:t>
      </w:r>
    </w:p>
    <w:p w:rsidR="00722397" w:rsidRDefault="00722397" w:rsidP="00C72F06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Required materials, textbook(s), supplies and resources (if applicable)</w:t>
      </w:r>
    </w:p>
    <w:p w:rsidR="00722397" w:rsidRDefault="00722397" w:rsidP="00C72F06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Classroom and laboratory safety</w:t>
      </w:r>
    </w:p>
    <w:p w:rsidR="00B913BA" w:rsidRDefault="00B913BA" w:rsidP="00C72F06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Machine setup and</w:t>
      </w:r>
      <w:r w:rsidR="00F02A6F">
        <w:rPr>
          <w:rFonts w:ascii="Times New Roman" w:hAnsi="Times New Roman" w:cs="Times New Roman"/>
          <w:sz w:val="28"/>
          <w:szCs w:val="28"/>
        </w:rPr>
        <w:t xml:space="preserve"> </w:t>
      </w:r>
      <w:r w:rsidR="006670DC">
        <w:rPr>
          <w:rFonts w:ascii="Times New Roman" w:hAnsi="Times New Roman" w:cs="Times New Roman"/>
          <w:sz w:val="28"/>
          <w:szCs w:val="28"/>
        </w:rPr>
        <w:t>3f paddle</w:t>
      </w:r>
      <w:r w:rsidR="00A85308">
        <w:rPr>
          <w:rFonts w:ascii="Times New Roman" w:hAnsi="Times New Roman" w:cs="Times New Roman"/>
          <w:sz w:val="28"/>
          <w:szCs w:val="28"/>
        </w:rPr>
        <w:t xml:space="preserve"> wheel </w:t>
      </w:r>
    </w:p>
    <w:p w:rsidR="00A8697D" w:rsidRDefault="00A8697D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8697D" w:rsidRDefault="00A8697D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722397" w:rsidRDefault="009D5420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Week 2: </w:t>
      </w:r>
    </w:p>
    <w:p w:rsidR="004C0FA2" w:rsidRPr="004C0FA2" w:rsidRDefault="004C0FA2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A8697D">
        <w:rPr>
          <w:rFonts w:ascii="Times New Roman" w:hAnsi="Times New Roman" w:cs="Times New Roman"/>
          <w:b/>
          <w:sz w:val="28"/>
          <w:szCs w:val="28"/>
        </w:rPr>
        <w:t>Lecture:</w:t>
      </w:r>
      <w:r>
        <w:rPr>
          <w:rFonts w:ascii="Times New Roman" w:hAnsi="Times New Roman" w:cs="Times New Roman"/>
          <w:sz w:val="28"/>
          <w:szCs w:val="28"/>
        </w:rPr>
        <w:t xml:space="preserve">  Shielding Gases and Regulation Equipment</w:t>
      </w:r>
    </w:p>
    <w:p w:rsidR="005D76B0" w:rsidRDefault="004C0FA2" w:rsidP="0024535F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A8697D">
        <w:rPr>
          <w:rFonts w:ascii="Times New Roman" w:hAnsi="Times New Roman" w:cs="Times New Roman"/>
          <w:b/>
          <w:sz w:val="28"/>
          <w:szCs w:val="28"/>
        </w:rPr>
        <w:t>Lab: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C3DAF">
        <w:rPr>
          <w:rFonts w:ascii="Times New Roman" w:hAnsi="Times New Roman" w:cs="Times New Roman"/>
          <w:sz w:val="28"/>
          <w:szCs w:val="28"/>
        </w:rPr>
        <w:t>develop the necessary skills to perform 3g and 4g bend test on 3/8” plate</w:t>
      </w:r>
    </w:p>
    <w:p w:rsidR="00A8697D" w:rsidRDefault="00A8697D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8697D" w:rsidRDefault="00A8697D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9D5420" w:rsidRDefault="009D5420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Week 3:</w:t>
      </w:r>
    </w:p>
    <w:p w:rsidR="00F02A6F" w:rsidRPr="00A8697D" w:rsidRDefault="00F02A6F" w:rsidP="00F02A6F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4C0FA2" w:rsidRDefault="004C0FA2" w:rsidP="0024535F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A8697D">
        <w:rPr>
          <w:rFonts w:ascii="Times New Roman" w:hAnsi="Times New Roman" w:cs="Times New Roman"/>
          <w:b/>
          <w:sz w:val="28"/>
          <w:szCs w:val="28"/>
        </w:rPr>
        <w:t>Lecture: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8697D">
        <w:rPr>
          <w:rFonts w:ascii="Times New Roman" w:hAnsi="Times New Roman" w:cs="Times New Roman"/>
          <w:sz w:val="28"/>
          <w:szCs w:val="28"/>
        </w:rPr>
        <w:t xml:space="preserve">how to identify </w:t>
      </w:r>
      <w:proofErr w:type="gramStart"/>
      <w:r w:rsidR="00A8697D">
        <w:rPr>
          <w:rFonts w:ascii="Times New Roman" w:hAnsi="Times New Roman" w:cs="Times New Roman"/>
          <w:sz w:val="28"/>
          <w:szCs w:val="28"/>
        </w:rPr>
        <w:t xml:space="preserve">FCAW </w:t>
      </w:r>
      <w:r>
        <w:rPr>
          <w:rFonts w:ascii="Times New Roman" w:hAnsi="Times New Roman" w:cs="Times New Roman"/>
          <w:sz w:val="28"/>
          <w:szCs w:val="28"/>
        </w:rPr>
        <w:t xml:space="preserve"> Filler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Material</w:t>
      </w:r>
    </w:p>
    <w:p w:rsidR="005D76B0" w:rsidRDefault="004C0FA2" w:rsidP="0024535F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A8697D">
        <w:rPr>
          <w:rFonts w:ascii="Times New Roman" w:hAnsi="Times New Roman" w:cs="Times New Roman"/>
          <w:b/>
          <w:sz w:val="28"/>
          <w:szCs w:val="28"/>
        </w:rPr>
        <w:t>Lab: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670DC">
        <w:rPr>
          <w:rFonts w:ascii="Times New Roman" w:hAnsi="Times New Roman" w:cs="Times New Roman"/>
          <w:sz w:val="28"/>
          <w:szCs w:val="28"/>
        </w:rPr>
        <w:t>finish 4f paddle wheel and start 3g bend test</w:t>
      </w:r>
    </w:p>
    <w:p w:rsidR="00A8697D" w:rsidRDefault="00A8697D" w:rsidP="009D542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A8697D" w:rsidRDefault="00A8697D" w:rsidP="009D542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A8697D" w:rsidRDefault="00A8697D" w:rsidP="009D542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AC7006" w:rsidRDefault="009D5420" w:rsidP="0024535F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Week 4:</w:t>
      </w:r>
    </w:p>
    <w:p w:rsidR="004C69C1" w:rsidRDefault="004C0FA2" w:rsidP="0024535F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A8697D">
        <w:rPr>
          <w:rFonts w:ascii="Times New Roman" w:hAnsi="Times New Roman" w:cs="Times New Roman"/>
          <w:b/>
          <w:sz w:val="28"/>
          <w:szCs w:val="28"/>
        </w:rPr>
        <w:t>Lab</w:t>
      </w:r>
      <w:r w:rsidR="006670DC" w:rsidRPr="00A8697D">
        <w:rPr>
          <w:rFonts w:ascii="Times New Roman" w:hAnsi="Times New Roman" w:cs="Times New Roman"/>
          <w:b/>
          <w:sz w:val="28"/>
          <w:szCs w:val="28"/>
        </w:rPr>
        <w:t>:</w:t>
      </w:r>
      <w:r w:rsidR="006670DC">
        <w:rPr>
          <w:rFonts w:ascii="Times New Roman" w:hAnsi="Times New Roman" w:cs="Times New Roman"/>
          <w:sz w:val="28"/>
          <w:szCs w:val="28"/>
        </w:rPr>
        <w:t xml:space="preserve">  Develop the necessary skills to perform a 3g and 4g bend test on 3/8” plate</w:t>
      </w:r>
    </w:p>
    <w:p w:rsidR="00EA2926" w:rsidRDefault="00EA2926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Midterm Exam</w:t>
      </w:r>
    </w:p>
    <w:p w:rsidR="00A8697D" w:rsidRDefault="00A8697D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8697D" w:rsidRDefault="00A8697D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F02A6F" w:rsidRPr="004C0FA2" w:rsidRDefault="009D5420" w:rsidP="00AC7006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Week 5:</w:t>
      </w:r>
    </w:p>
    <w:p w:rsidR="004C0FA2" w:rsidRDefault="004C0FA2" w:rsidP="0024535F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A8697D">
        <w:rPr>
          <w:rFonts w:ascii="Times New Roman" w:hAnsi="Times New Roman" w:cs="Times New Roman"/>
          <w:b/>
          <w:sz w:val="28"/>
          <w:szCs w:val="28"/>
        </w:rPr>
        <w:t>Lecture:</w:t>
      </w:r>
      <w:r>
        <w:rPr>
          <w:rFonts w:ascii="Times New Roman" w:hAnsi="Times New Roman" w:cs="Times New Roman"/>
          <w:sz w:val="28"/>
          <w:szCs w:val="28"/>
        </w:rPr>
        <w:t xml:space="preserve">  Inspection, Defects, and Corrective Action</w:t>
      </w:r>
    </w:p>
    <w:p w:rsidR="004C69C1" w:rsidRDefault="004C0FA2" w:rsidP="0024535F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Lab:  </w:t>
      </w:r>
      <w:r w:rsidR="004C69C1">
        <w:rPr>
          <w:rFonts w:ascii="Times New Roman" w:hAnsi="Times New Roman" w:cs="Times New Roman"/>
          <w:sz w:val="28"/>
          <w:szCs w:val="28"/>
        </w:rPr>
        <w:t>Develop the necessar</w:t>
      </w:r>
      <w:r w:rsidR="00A85308">
        <w:rPr>
          <w:rFonts w:ascii="Times New Roman" w:hAnsi="Times New Roman" w:cs="Times New Roman"/>
          <w:sz w:val="28"/>
          <w:szCs w:val="28"/>
        </w:rPr>
        <w:t>y skills to perform a 3g</w:t>
      </w:r>
      <w:r w:rsidR="006670DC">
        <w:rPr>
          <w:rFonts w:ascii="Times New Roman" w:hAnsi="Times New Roman" w:cs="Times New Roman"/>
          <w:sz w:val="28"/>
          <w:szCs w:val="28"/>
        </w:rPr>
        <w:t xml:space="preserve"> and 4g</w:t>
      </w:r>
      <w:r w:rsidR="004C69C1">
        <w:rPr>
          <w:rFonts w:ascii="Times New Roman" w:hAnsi="Times New Roman" w:cs="Times New Roman"/>
          <w:sz w:val="28"/>
          <w:szCs w:val="28"/>
        </w:rPr>
        <w:t xml:space="preserve"> bend test on 3/8” plate</w:t>
      </w:r>
    </w:p>
    <w:p w:rsidR="00A8697D" w:rsidRDefault="00A8697D" w:rsidP="009D542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A8697D" w:rsidRDefault="00A8697D" w:rsidP="009D542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A8697D" w:rsidRDefault="00A8697D" w:rsidP="009D542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9D5420" w:rsidRDefault="009D5420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Week 6:</w:t>
      </w:r>
    </w:p>
    <w:p w:rsidR="00A8697D" w:rsidRDefault="006670DC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la</w:t>
      </w:r>
      <w:r w:rsidR="004C0FA2">
        <w:rPr>
          <w:rFonts w:ascii="Times New Roman" w:hAnsi="Times New Roman" w:cs="Times New Roman"/>
          <w:sz w:val="28"/>
          <w:szCs w:val="28"/>
        </w:rPr>
        <w:t>b</w:t>
      </w:r>
      <w:proofErr w:type="gramEnd"/>
      <w:r>
        <w:rPr>
          <w:rFonts w:ascii="Times New Roman" w:hAnsi="Times New Roman" w:cs="Times New Roman"/>
          <w:sz w:val="28"/>
          <w:szCs w:val="28"/>
        </w:rPr>
        <w:t>:  Develop the necessary skills to perform a 3g and 4g bend test on 3/8” plate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8697D" w:rsidRDefault="00A8697D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8697D" w:rsidRDefault="00A8697D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8697D" w:rsidRDefault="00A8697D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9D5420" w:rsidRDefault="009D5420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Week 7:</w:t>
      </w:r>
    </w:p>
    <w:p w:rsidR="004C69C1" w:rsidRDefault="006670DC" w:rsidP="0024535F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6670DC">
        <w:rPr>
          <w:rFonts w:ascii="Times New Roman" w:hAnsi="Times New Roman" w:cs="Times New Roman"/>
          <w:b/>
          <w:sz w:val="28"/>
          <w:szCs w:val="28"/>
        </w:rPr>
        <w:t>Lab: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C69C1">
        <w:rPr>
          <w:rFonts w:ascii="Times New Roman" w:hAnsi="Times New Roman" w:cs="Times New Roman"/>
          <w:sz w:val="28"/>
          <w:szCs w:val="28"/>
        </w:rPr>
        <w:t>Develop the necessa</w:t>
      </w:r>
      <w:r w:rsidR="00A85308">
        <w:rPr>
          <w:rFonts w:ascii="Times New Roman" w:hAnsi="Times New Roman" w:cs="Times New Roman"/>
          <w:sz w:val="28"/>
          <w:szCs w:val="28"/>
        </w:rPr>
        <w:t xml:space="preserve">ry skills to perform 3g and </w:t>
      </w:r>
      <w:proofErr w:type="gramStart"/>
      <w:r w:rsidR="00A85308">
        <w:rPr>
          <w:rFonts w:ascii="Times New Roman" w:hAnsi="Times New Roman" w:cs="Times New Roman"/>
          <w:sz w:val="28"/>
          <w:szCs w:val="28"/>
        </w:rPr>
        <w:t xml:space="preserve">4g </w:t>
      </w:r>
      <w:r w:rsidR="004C69C1">
        <w:rPr>
          <w:rFonts w:ascii="Times New Roman" w:hAnsi="Times New Roman" w:cs="Times New Roman"/>
          <w:sz w:val="28"/>
          <w:szCs w:val="28"/>
        </w:rPr>
        <w:t xml:space="preserve"> bend</w:t>
      </w:r>
      <w:proofErr w:type="gramEnd"/>
      <w:r w:rsidR="004C69C1">
        <w:rPr>
          <w:rFonts w:ascii="Times New Roman" w:hAnsi="Times New Roman" w:cs="Times New Roman"/>
          <w:sz w:val="28"/>
          <w:szCs w:val="28"/>
        </w:rPr>
        <w:t xml:space="preserve"> test on 3/8” plate</w:t>
      </w:r>
    </w:p>
    <w:p w:rsidR="00A8697D" w:rsidRDefault="00A8697D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8697D" w:rsidRDefault="00A8697D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8697D" w:rsidRDefault="00A8697D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9D5420" w:rsidRDefault="00EA2926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Week 8:</w:t>
      </w:r>
    </w:p>
    <w:p w:rsidR="00F02A6F" w:rsidRDefault="00F02A6F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4C69C1" w:rsidRDefault="00EC6534" w:rsidP="0024535F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A8697D">
        <w:rPr>
          <w:rFonts w:ascii="Times New Roman" w:hAnsi="Times New Roman" w:cs="Times New Roman"/>
          <w:b/>
          <w:sz w:val="28"/>
          <w:szCs w:val="28"/>
        </w:rPr>
        <w:t xml:space="preserve">Final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C69C1">
        <w:rPr>
          <w:rFonts w:ascii="Times New Roman" w:hAnsi="Times New Roman" w:cs="Times New Roman"/>
          <w:sz w:val="28"/>
          <w:szCs w:val="28"/>
        </w:rPr>
        <w:t>Structu</w:t>
      </w:r>
      <w:r>
        <w:rPr>
          <w:rFonts w:ascii="Times New Roman" w:hAnsi="Times New Roman" w:cs="Times New Roman"/>
          <w:sz w:val="28"/>
          <w:szCs w:val="28"/>
        </w:rPr>
        <w:t>ral bend test, 3G and 4G</w:t>
      </w:r>
    </w:p>
    <w:p w:rsidR="004C69C1" w:rsidRDefault="00EA2926" w:rsidP="0024535F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AWS Flu</w:t>
      </w:r>
      <w:r w:rsidR="004C69C1">
        <w:rPr>
          <w:rFonts w:ascii="Times New Roman" w:hAnsi="Times New Roman" w:cs="Times New Roman"/>
          <w:sz w:val="28"/>
          <w:szCs w:val="28"/>
        </w:rPr>
        <w:t>x-cored Structural Certification Test</w:t>
      </w:r>
    </w:p>
    <w:p w:rsidR="00AC7006" w:rsidRDefault="00AC7006" w:rsidP="0024535F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C7006" w:rsidRDefault="00AC7006" w:rsidP="0024535F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C7006" w:rsidRDefault="00AC7006" w:rsidP="0024535F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C7006" w:rsidRDefault="00AC7006" w:rsidP="0024535F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C7006" w:rsidRDefault="00AC7006" w:rsidP="0024535F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C7006" w:rsidRDefault="00AC7006" w:rsidP="0024535F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C7006" w:rsidRDefault="00AC7006" w:rsidP="0024535F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C7006" w:rsidRDefault="00AC7006" w:rsidP="0024535F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C7006" w:rsidRDefault="00AC7006" w:rsidP="0024535F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C7006" w:rsidRDefault="00AC7006" w:rsidP="0024535F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C7006" w:rsidRDefault="00AC7006" w:rsidP="0024535F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C7006" w:rsidRDefault="00AC7006" w:rsidP="0024535F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C7006" w:rsidRDefault="00AC7006" w:rsidP="0024535F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C7006" w:rsidRDefault="00AC7006" w:rsidP="0024535F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C7006" w:rsidRDefault="00AC7006" w:rsidP="0024535F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C7006" w:rsidRDefault="00AC7006" w:rsidP="0024535F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C7006" w:rsidRDefault="00AC7006" w:rsidP="0024535F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C7006" w:rsidRDefault="00AC7006" w:rsidP="0024535F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C7006" w:rsidRDefault="00AC7006" w:rsidP="0024535F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C7006" w:rsidRDefault="00AC7006" w:rsidP="0024535F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C7006" w:rsidRDefault="00AC7006" w:rsidP="0024535F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C7006" w:rsidRDefault="00AC7006" w:rsidP="0024535F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C7006" w:rsidRDefault="00AC7006" w:rsidP="0024535F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C7006" w:rsidRDefault="00AC7006" w:rsidP="0024535F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AC7006" w:rsidRDefault="00AC7006" w:rsidP="0024535F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BF3CC4" w:rsidRDefault="00BF3CC4" w:rsidP="00AC7006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3CC4" w:rsidRDefault="00BF3CC4" w:rsidP="00AC7006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3DAF" w:rsidRDefault="001C3DAF" w:rsidP="00AC7006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3DAF" w:rsidRDefault="001C3DAF" w:rsidP="00AC7006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3DAF" w:rsidRDefault="001C3DAF" w:rsidP="00AC7006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3DAF" w:rsidRDefault="001C3DAF" w:rsidP="00AC7006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3DAF" w:rsidRDefault="001C3DAF" w:rsidP="00AC7006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7006" w:rsidRDefault="00AC7006" w:rsidP="00AC7006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Assignments</w:t>
      </w:r>
    </w:p>
    <w:p w:rsidR="00AC7006" w:rsidRPr="00AC7006" w:rsidRDefault="00AC7006" w:rsidP="00AC7006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Due </w:t>
      </w:r>
      <w:r w:rsidR="00033B3F">
        <w:rPr>
          <w:rFonts w:ascii="Times New Roman" w:hAnsi="Times New Roman" w:cs="Times New Roman"/>
          <w:b/>
          <w:sz w:val="28"/>
          <w:szCs w:val="28"/>
        </w:rPr>
        <w:t>1/8/19</w:t>
      </w:r>
      <w:r>
        <w:rPr>
          <w:rFonts w:ascii="Times New Roman" w:hAnsi="Times New Roman" w:cs="Times New Roman"/>
          <w:b/>
          <w:sz w:val="28"/>
          <w:szCs w:val="28"/>
        </w:rPr>
        <w:t xml:space="preserve"> Assignment 1: </w:t>
      </w:r>
      <w:r w:rsidR="00BF3CC4">
        <w:rPr>
          <w:rFonts w:ascii="Times New Roman" w:hAnsi="Times New Roman" w:cs="Times New Roman"/>
          <w:sz w:val="28"/>
          <w:szCs w:val="28"/>
        </w:rPr>
        <w:t>write a one page paper over topics discussed in class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7006" w:rsidRDefault="00AC7006" w:rsidP="00AC7006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AC7006" w:rsidRDefault="00033B3F" w:rsidP="00AC7006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Due 1/15/19</w:t>
      </w:r>
      <w:r w:rsidR="00AC70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C7006" w:rsidRPr="00D43F00">
        <w:rPr>
          <w:rFonts w:ascii="Times New Roman" w:hAnsi="Times New Roman" w:cs="Times New Roman"/>
          <w:b/>
          <w:sz w:val="28"/>
          <w:szCs w:val="28"/>
        </w:rPr>
        <w:t>Assignment 2</w:t>
      </w:r>
      <w:proofErr w:type="gramStart"/>
      <w:r w:rsidR="00AC7006">
        <w:rPr>
          <w:rFonts w:ascii="Times New Roman" w:hAnsi="Times New Roman" w:cs="Times New Roman"/>
          <w:sz w:val="28"/>
          <w:szCs w:val="28"/>
        </w:rPr>
        <w:t xml:space="preserve">: </w:t>
      </w:r>
      <w:r w:rsidR="00AC7006">
        <w:rPr>
          <w:rFonts w:ascii="Times New Roman" w:hAnsi="Times New Roman" w:cs="Times New Roman"/>
          <w:b/>
          <w:sz w:val="28"/>
          <w:szCs w:val="28"/>
        </w:rPr>
        <w:t>:</w:t>
      </w:r>
      <w:proofErr w:type="gramEnd"/>
      <w:r w:rsidR="00AC70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3CC4">
        <w:rPr>
          <w:rFonts w:ascii="Times New Roman" w:hAnsi="Times New Roman" w:cs="Times New Roman"/>
          <w:sz w:val="28"/>
          <w:szCs w:val="28"/>
        </w:rPr>
        <w:t xml:space="preserve">write a one page paper over the differences in ac, </w:t>
      </w:r>
      <w:proofErr w:type="spellStart"/>
      <w:r w:rsidR="00BF3CC4">
        <w:rPr>
          <w:rFonts w:ascii="Times New Roman" w:hAnsi="Times New Roman" w:cs="Times New Roman"/>
          <w:sz w:val="28"/>
          <w:szCs w:val="28"/>
        </w:rPr>
        <w:t>dc,dcep</w:t>
      </w:r>
      <w:proofErr w:type="spellEnd"/>
      <w:r w:rsidR="00BF3CC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F3CC4">
        <w:rPr>
          <w:rFonts w:ascii="Times New Roman" w:hAnsi="Times New Roman" w:cs="Times New Roman"/>
          <w:sz w:val="28"/>
          <w:szCs w:val="28"/>
        </w:rPr>
        <w:t>dcen</w:t>
      </w:r>
      <w:proofErr w:type="spellEnd"/>
      <w:r w:rsidR="00BF3CC4">
        <w:rPr>
          <w:rFonts w:ascii="Times New Roman" w:hAnsi="Times New Roman" w:cs="Times New Roman"/>
          <w:sz w:val="28"/>
          <w:szCs w:val="28"/>
        </w:rPr>
        <w:t xml:space="preserve">, cc and cv as it pertains to welding </w:t>
      </w:r>
    </w:p>
    <w:p w:rsidR="00BF3CC4" w:rsidRDefault="00BF3CC4" w:rsidP="00AC7006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AC7006" w:rsidRDefault="00033B3F" w:rsidP="00AC7006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Due 1/22/19</w:t>
      </w:r>
      <w:r w:rsidR="00F224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C7006">
        <w:rPr>
          <w:rFonts w:ascii="Times New Roman" w:hAnsi="Times New Roman" w:cs="Times New Roman"/>
          <w:b/>
          <w:sz w:val="28"/>
          <w:szCs w:val="28"/>
        </w:rPr>
        <w:t xml:space="preserve">Assignment 3: : </w:t>
      </w:r>
      <w:r w:rsidR="00BF3CC4">
        <w:rPr>
          <w:rFonts w:ascii="Times New Roman" w:hAnsi="Times New Roman" w:cs="Times New Roman"/>
          <w:sz w:val="28"/>
          <w:szCs w:val="28"/>
        </w:rPr>
        <w:t xml:space="preserve">write a one page paper over how to identify </w:t>
      </w:r>
      <w:proofErr w:type="spellStart"/>
      <w:r w:rsidR="00BF3CC4">
        <w:rPr>
          <w:rFonts w:ascii="Times New Roman" w:hAnsi="Times New Roman" w:cs="Times New Roman"/>
          <w:sz w:val="28"/>
          <w:szCs w:val="28"/>
        </w:rPr>
        <w:t>fcaw</w:t>
      </w:r>
      <w:proofErr w:type="spellEnd"/>
      <w:r w:rsidR="00BF3CC4">
        <w:rPr>
          <w:rFonts w:ascii="Times New Roman" w:hAnsi="Times New Roman" w:cs="Times New Roman"/>
          <w:sz w:val="28"/>
          <w:szCs w:val="28"/>
        </w:rPr>
        <w:t xml:space="preserve"> electrode and what the numbers and letters mean in the electrode classification number also touch on how your experience has been so far with FCAW</w:t>
      </w:r>
    </w:p>
    <w:p w:rsidR="00AC7006" w:rsidRDefault="00AC7006" w:rsidP="00AC7006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AC7006" w:rsidRDefault="00033B3F" w:rsidP="00AC7006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Due 1/30/19</w:t>
      </w:r>
      <w:r w:rsidR="00F224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C7006">
        <w:rPr>
          <w:rFonts w:ascii="Times New Roman" w:hAnsi="Times New Roman" w:cs="Times New Roman"/>
          <w:b/>
          <w:sz w:val="28"/>
          <w:szCs w:val="28"/>
        </w:rPr>
        <w:t xml:space="preserve">Assignment 4:  : </w:t>
      </w:r>
      <w:r w:rsidR="00BF3CC4">
        <w:rPr>
          <w:rFonts w:ascii="Times New Roman" w:hAnsi="Times New Roman" w:cs="Times New Roman"/>
          <w:sz w:val="28"/>
          <w:szCs w:val="28"/>
        </w:rPr>
        <w:t xml:space="preserve">write a one page paper covering shielding gas the different types of shielding gas how it affects the weld and what discontinuities can present themselves without proper shielding gas. </w:t>
      </w:r>
    </w:p>
    <w:p w:rsidR="00AC7006" w:rsidRDefault="00AC7006" w:rsidP="00AC7006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AC7006" w:rsidRDefault="00033B3F" w:rsidP="00AC7006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Due 2/5/19</w:t>
      </w:r>
      <w:r w:rsidR="00F224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C7006" w:rsidRPr="00F82C45">
        <w:rPr>
          <w:rFonts w:ascii="Times New Roman" w:hAnsi="Times New Roman" w:cs="Times New Roman"/>
          <w:b/>
          <w:sz w:val="28"/>
          <w:szCs w:val="28"/>
        </w:rPr>
        <w:t>Assignment 5</w:t>
      </w:r>
      <w:r w:rsidR="00AC7006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BF3CC4">
        <w:rPr>
          <w:rFonts w:ascii="Times New Roman" w:hAnsi="Times New Roman" w:cs="Times New Roman"/>
          <w:sz w:val="28"/>
          <w:szCs w:val="28"/>
        </w:rPr>
        <w:t>write a one page paper covering the different parts of the wire feeder from the electrode spool to the contact tip what each part does and how they affect the process.</w:t>
      </w:r>
    </w:p>
    <w:p w:rsidR="00BF3CC4" w:rsidRDefault="00BF3CC4" w:rsidP="00AC7006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BF3CC4" w:rsidRPr="00BF3CC4" w:rsidRDefault="00033B3F" w:rsidP="00AC7006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Due 2/12/19</w:t>
      </w:r>
      <w:r w:rsidR="00AC7006">
        <w:rPr>
          <w:rFonts w:ascii="Times New Roman" w:hAnsi="Times New Roman" w:cs="Times New Roman"/>
          <w:b/>
          <w:sz w:val="28"/>
          <w:szCs w:val="28"/>
        </w:rPr>
        <w:t xml:space="preserve"> Assignment 6</w:t>
      </w:r>
      <w:r w:rsidR="001C3DAF">
        <w:rPr>
          <w:rFonts w:ascii="Times New Roman" w:hAnsi="Times New Roman" w:cs="Times New Roman"/>
          <w:b/>
          <w:sz w:val="28"/>
          <w:szCs w:val="28"/>
        </w:rPr>
        <w:t>:</w:t>
      </w:r>
      <w:r w:rsidR="001C3DAF">
        <w:rPr>
          <w:rFonts w:ascii="Times New Roman" w:hAnsi="Times New Roman" w:cs="Times New Roman"/>
          <w:sz w:val="28"/>
          <w:szCs w:val="28"/>
        </w:rPr>
        <w:t xml:space="preserve"> write</w:t>
      </w:r>
      <w:r w:rsidR="00BF3CC4">
        <w:rPr>
          <w:rFonts w:ascii="Times New Roman" w:hAnsi="Times New Roman" w:cs="Times New Roman"/>
          <w:sz w:val="28"/>
          <w:szCs w:val="28"/>
        </w:rPr>
        <w:t xml:space="preserve"> a one page paper covering the complete process of setting up and welding out </w:t>
      </w:r>
      <w:proofErr w:type="gramStart"/>
      <w:r w:rsidR="00BF3CC4">
        <w:rPr>
          <w:rFonts w:ascii="Times New Roman" w:hAnsi="Times New Roman" w:cs="Times New Roman"/>
          <w:sz w:val="28"/>
          <w:szCs w:val="28"/>
        </w:rPr>
        <w:t>a</w:t>
      </w:r>
      <w:proofErr w:type="gramEnd"/>
      <w:r w:rsidR="00BF3C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3CC4">
        <w:rPr>
          <w:rFonts w:ascii="Times New Roman" w:hAnsi="Times New Roman" w:cs="Times New Roman"/>
          <w:sz w:val="28"/>
          <w:szCs w:val="28"/>
        </w:rPr>
        <w:t>fcaw</w:t>
      </w:r>
      <w:proofErr w:type="spellEnd"/>
      <w:r w:rsidR="00BF3C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3CC4">
        <w:rPr>
          <w:rFonts w:ascii="Times New Roman" w:hAnsi="Times New Roman" w:cs="Times New Roman"/>
          <w:sz w:val="28"/>
          <w:szCs w:val="28"/>
        </w:rPr>
        <w:t>aws</w:t>
      </w:r>
      <w:proofErr w:type="spellEnd"/>
      <w:r w:rsidR="00BF3CC4">
        <w:rPr>
          <w:rFonts w:ascii="Times New Roman" w:hAnsi="Times New Roman" w:cs="Times New Roman"/>
          <w:sz w:val="28"/>
          <w:szCs w:val="28"/>
        </w:rPr>
        <w:t xml:space="preserve"> structural bend test. </w:t>
      </w:r>
    </w:p>
    <w:p w:rsidR="00BF3CC4" w:rsidRDefault="00BF3CC4" w:rsidP="00AC7006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AC7006" w:rsidRPr="00D16A3A" w:rsidRDefault="00033B3F" w:rsidP="00AC7006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Due 2/21/19</w:t>
      </w:r>
      <w:r w:rsidR="00BF3C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C70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C7006" w:rsidRPr="00F82C45">
        <w:rPr>
          <w:rFonts w:ascii="Times New Roman" w:hAnsi="Times New Roman" w:cs="Times New Roman"/>
          <w:b/>
          <w:sz w:val="28"/>
          <w:szCs w:val="28"/>
        </w:rPr>
        <w:t>Assignment 7</w:t>
      </w:r>
      <w:r w:rsidR="00AC7006">
        <w:rPr>
          <w:rFonts w:ascii="Times New Roman" w:hAnsi="Times New Roman" w:cs="Times New Roman"/>
          <w:sz w:val="28"/>
          <w:szCs w:val="28"/>
        </w:rPr>
        <w:t xml:space="preserve">: </w:t>
      </w:r>
      <w:r w:rsidR="00AC7006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BF3CC4">
        <w:rPr>
          <w:rFonts w:ascii="Times New Roman" w:hAnsi="Times New Roman" w:cs="Times New Roman"/>
          <w:sz w:val="28"/>
          <w:szCs w:val="28"/>
        </w:rPr>
        <w:t xml:space="preserve">write a two page paper covering the last 7 weeks and how you feel your skill and knowledge of this process has developed. </w:t>
      </w:r>
    </w:p>
    <w:p w:rsidR="00AC7006" w:rsidRDefault="00AC7006" w:rsidP="0024535F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9D5420" w:rsidRDefault="009D5420" w:rsidP="009D542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6670DC" w:rsidRDefault="006670DC" w:rsidP="009D542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6670DC" w:rsidRDefault="006670DC" w:rsidP="009D542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6670DC" w:rsidRDefault="006670DC" w:rsidP="009D542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6670DC" w:rsidRDefault="006670DC" w:rsidP="009D542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9D5420" w:rsidRDefault="009D5420" w:rsidP="009D5420"/>
    <w:p w:rsidR="004E7919" w:rsidRDefault="004E7919"/>
    <w:sectPr w:rsidR="004E79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952661"/>
    <w:multiLevelType w:val="hybridMultilevel"/>
    <w:tmpl w:val="117C1E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9D7451"/>
    <w:multiLevelType w:val="hybridMultilevel"/>
    <w:tmpl w:val="55D407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E5480D"/>
    <w:multiLevelType w:val="hybridMultilevel"/>
    <w:tmpl w:val="CCBCE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547754"/>
    <w:multiLevelType w:val="hybridMultilevel"/>
    <w:tmpl w:val="54444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C22F69"/>
    <w:multiLevelType w:val="hybridMultilevel"/>
    <w:tmpl w:val="11BE1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0F056A"/>
    <w:multiLevelType w:val="hybridMultilevel"/>
    <w:tmpl w:val="7FAEA8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C85DD0"/>
    <w:multiLevelType w:val="hybridMultilevel"/>
    <w:tmpl w:val="6F348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F8551D"/>
    <w:multiLevelType w:val="hybridMultilevel"/>
    <w:tmpl w:val="00BEB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AB340D"/>
    <w:multiLevelType w:val="hybridMultilevel"/>
    <w:tmpl w:val="D658A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7"/>
  </w:num>
  <w:num w:numId="5">
    <w:abstractNumId w:val="4"/>
  </w:num>
  <w:num w:numId="6">
    <w:abstractNumId w:val="6"/>
  </w:num>
  <w:num w:numId="7">
    <w:abstractNumId w:val="5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6D7"/>
    <w:rsid w:val="00033B3F"/>
    <w:rsid w:val="000B4ABA"/>
    <w:rsid w:val="000F4831"/>
    <w:rsid w:val="001C3DAF"/>
    <w:rsid w:val="0024535F"/>
    <w:rsid w:val="002830C6"/>
    <w:rsid w:val="003750E3"/>
    <w:rsid w:val="003776D7"/>
    <w:rsid w:val="004C0FA2"/>
    <w:rsid w:val="004C69C1"/>
    <w:rsid w:val="004E7919"/>
    <w:rsid w:val="00511266"/>
    <w:rsid w:val="005D76B0"/>
    <w:rsid w:val="006670DC"/>
    <w:rsid w:val="00711870"/>
    <w:rsid w:val="00722397"/>
    <w:rsid w:val="00793E75"/>
    <w:rsid w:val="008A561B"/>
    <w:rsid w:val="008C263F"/>
    <w:rsid w:val="008D1962"/>
    <w:rsid w:val="009D5420"/>
    <w:rsid w:val="00A85308"/>
    <w:rsid w:val="00A8697D"/>
    <w:rsid w:val="00AC7006"/>
    <w:rsid w:val="00B913BA"/>
    <w:rsid w:val="00BA44EB"/>
    <w:rsid w:val="00BF3CC4"/>
    <w:rsid w:val="00C72F06"/>
    <w:rsid w:val="00CB038C"/>
    <w:rsid w:val="00E25532"/>
    <w:rsid w:val="00EA2926"/>
    <w:rsid w:val="00EC6534"/>
    <w:rsid w:val="00F02A6F"/>
    <w:rsid w:val="00F224DA"/>
    <w:rsid w:val="00F26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45DA1D3-3B4D-408F-9DC1-4CE173A08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5420"/>
  </w:style>
  <w:style w:type="paragraph" w:styleId="Heading1">
    <w:name w:val="heading 1"/>
    <w:basedOn w:val="Normal"/>
    <w:link w:val="Heading1Char"/>
    <w:uiPriority w:val="9"/>
    <w:qFormat/>
    <w:rsid w:val="00EC653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D5420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0F4831"/>
    <w:pPr>
      <w:ind w:left="720"/>
      <w:contextualSpacing/>
    </w:pPr>
  </w:style>
  <w:style w:type="character" w:customStyle="1" w:styleId="intord1">
    <w:name w:val="intord1"/>
    <w:basedOn w:val="DefaultParagraphFont"/>
    <w:rsid w:val="00EC6534"/>
  </w:style>
  <w:style w:type="character" w:customStyle="1" w:styleId="Heading1Char">
    <w:name w:val="Heading 1 Char"/>
    <w:basedOn w:val="DefaultParagraphFont"/>
    <w:link w:val="Heading1"/>
    <w:uiPriority w:val="9"/>
    <w:rsid w:val="00EC653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44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4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2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90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868130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725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304696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808080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982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77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7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506081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947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644828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808080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93ABCA</Template>
  <TotalTime>0</TotalTime>
  <Pages>5</Pages>
  <Words>761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Beal College</Company>
  <LinksUpToDate>false</LinksUpToDate>
  <CharactersWithSpaces>5089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Corey L. Leighton</dc:creator>
  <cp:lastModifiedBy>Jesse Crosby</cp:lastModifiedBy>
  <cp:revision>2</cp:revision>
  <cp:lastPrinted>2018-12-26T13:15:00Z</cp:lastPrinted>
  <dcterms:created xsi:type="dcterms:W3CDTF">2018-12-26T13:15:00Z</dcterms:created>
  <dcterms:modified xsi:type="dcterms:W3CDTF">2018-12-26T13:15:00Z</dcterms:modified>
</cp:coreProperties>
</file>